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769BFADB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1A49DB">
        <w:rPr>
          <w:rFonts w:cs="Arial"/>
          <w:noProof w:val="0"/>
          <w:sz w:val="24"/>
          <w:szCs w:val="24"/>
        </w:rPr>
        <w:t>30</w:t>
      </w:r>
      <w:r>
        <w:rPr>
          <w:rFonts w:cs="Arial"/>
          <w:bCs/>
          <w:noProof w:val="0"/>
          <w:sz w:val="24"/>
        </w:rPr>
        <w:tab/>
      </w:r>
      <w:r w:rsidR="007C0448" w:rsidRPr="007C0448">
        <w:rPr>
          <w:rFonts w:cs="Arial"/>
          <w:bCs/>
          <w:noProof w:val="0"/>
          <w:sz w:val="24"/>
        </w:rPr>
        <w:t>R3-2581</w:t>
      </w:r>
      <w:r w:rsidR="00862382">
        <w:rPr>
          <w:rFonts w:cs="Arial"/>
          <w:bCs/>
          <w:noProof w:val="0"/>
          <w:sz w:val="24"/>
        </w:rPr>
        <w:t>85</w:t>
      </w:r>
    </w:p>
    <w:p w14:paraId="37142592" w14:textId="77777777" w:rsidR="001A49DB" w:rsidRPr="0072058F" w:rsidRDefault="001A49DB" w:rsidP="001A49DB">
      <w:pPr>
        <w:pStyle w:val="Header"/>
        <w:rPr>
          <w:rFonts w:cs="Arial"/>
          <w:bCs/>
          <w:noProof w:val="0"/>
          <w:sz w:val="24"/>
          <w:lang w:eastAsia="ja-JP"/>
        </w:rPr>
      </w:pPr>
      <w:bookmarkStart w:id="2" w:name="_Hlk160525530"/>
      <w:bookmarkEnd w:id="0"/>
      <w:r w:rsidRPr="002D3BDF">
        <w:rPr>
          <w:rFonts w:cs="Arial"/>
          <w:bCs/>
          <w:noProof w:val="0"/>
          <w:sz w:val="24"/>
          <w:lang w:eastAsia="ja-JP"/>
        </w:rPr>
        <w:t>Dallas, US, 17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>
        <w:rPr>
          <w:rFonts w:cs="Arial"/>
          <w:bCs/>
          <w:noProof w:val="0"/>
          <w:sz w:val="24"/>
          <w:vertAlign w:val="superscript"/>
          <w:lang w:eastAsia="zh-CN"/>
        </w:rPr>
        <w:t xml:space="preserve"> ~</w:t>
      </w:r>
      <w:r w:rsidRPr="002D3BDF">
        <w:rPr>
          <w:rFonts w:cs="Arial"/>
          <w:bCs/>
          <w:noProof w:val="0"/>
          <w:sz w:val="24"/>
          <w:lang w:eastAsia="ja-JP"/>
        </w:rPr>
        <w:t>2</w:t>
      </w:r>
      <w:r>
        <w:rPr>
          <w:rFonts w:cs="Arial"/>
          <w:bCs/>
          <w:noProof w:val="0"/>
          <w:sz w:val="24"/>
          <w:lang w:eastAsia="ja-JP"/>
        </w:rPr>
        <w:t>1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Pr="002D3BDF">
        <w:rPr>
          <w:rFonts w:cs="Arial"/>
          <w:bCs/>
          <w:noProof w:val="0"/>
          <w:sz w:val="24"/>
          <w:lang w:eastAsia="ja-JP"/>
        </w:rPr>
        <w:t xml:space="preserve"> November 2025</w:t>
      </w:r>
    </w:p>
    <w:bookmarkEnd w:id="2"/>
    <w:p w14:paraId="444C2E19" w14:textId="77777777" w:rsidR="00EE0733" w:rsidRPr="001A49DB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Pr="001A49DB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306B73FC" w:rsidR="00C76DDA" w:rsidRPr="00B50379" w:rsidRDefault="00C76DDA" w:rsidP="00C76DDA">
      <w:pPr>
        <w:pStyle w:val="a"/>
        <w:ind w:left="1985" w:hanging="1985"/>
      </w:pPr>
      <w:r>
        <w:t>T</w:t>
      </w:r>
      <w:r w:rsidRPr="00B50379">
        <w:t>itle:</w:t>
      </w:r>
      <w:r w:rsidRPr="00B50379">
        <w:tab/>
      </w:r>
      <w:r w:rsidR="00355824" w:rsidRPr="00355824">
        <w:t>Consideration on A-IoT Device Identification</w:t>
      </w:r>
    </w:p>
    <w:p w14:paraId="1703601B" w14:textId="27A5C802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E6389B">
        <w:rPr>
          <w:lang w:eastAsia="zh-CN"/>
        </w:rPr>
        <w:t>9.2.7</w:t>
      </w:r>
    </w:p>
    <w:p w14:paraId="778AB5AF" w14:textId="4876735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63E67" w:rsidRPr="00663E67">
        <w:t>Huawei</w:t>
      </w:r>
      <w:r w:rsidR="005B0558" w:rsidRPr="005B0558">
        <w:t>, CMCC, China Unicom, China Telecom</w:t>
      </w:r>
      <w:r w:rsidR="004E28A0" w:rsidRPr="004E28A0">
        <w:t>, Lenovo</w:t>
      </w:r>
    </w:p>
    <w:p w14:paraId="19F92F93" w14:textId="00CEB1DF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E6389B">
        <w:t>Disc</w:t>
      </w:r>
      <w:r w:rsidR="00E638B2">
        <w:t>ussion</w:t>
      </w:r>
    </w:p>
    <w:p w14:paraId="07A2EC87" w14:textId="724D7353" w:rsidR="00EE0733" w:rsidRPr="00B07570" w:rsidRDefault="00EE0733" w:rsidP="00B07570">
      <w:pPr>
        <w:pStyle w:val="Heading1"/>
        <w:numPr>
          <w:ilvl w:val="0"/>
          <w:numId w:val="33"/>
        </w:numPr>
      </w:pPr>
      <w:r w:rsidRPr="00B07570">
        <w:t>Introduction</w:t>
      </w:r>
    </w:p>
    <w:p w14:paraId="39B9DF5C" w14:textId="73787D39" w:rsidR="00100C26" w:rsidRDefault="00E6389B" w:rsidP="00D85099">
      <w:pPr>
        <w:rPr>
          <w:lang w:eastAsia="zh-CN"/>
        </w:rPr>
      </w:pPr>
      <w:r>
        <w:rPr>
          <w:lang w:eastAsia="zh-CN"/>
        </w:rPr>
        <w:t xml:space="preserve">In this contribution, we further discuss </w:t>
      </w:r>
      <w:r w:rsidR="00355824">
        <w:rPr>
          <w:lang w:eastAsia="zh-CN"/>
        </w:rPr>
        <w:t xml:space="preserve">the </w:t>
      </w:r>
      <w:r w:rsidR="00355824" w:rsidRPr="00355824">
        <w:rPr>
          <w:lang w:eastAsia="zh-CN"/>
        </w:rPr>
        <w:t>A-IoT Device Identification</w:t>
      </w:r>
      <w:r w:rsidR="00355824">
        <w:rPr>
          <w:lang w:eastAsia="zh-CN"/>
        </w:rPr>
        <w:t xml:space="preserve"> received in Inventory Request, based on other WGs progresses</w:t>
      </w:r>
      <w:r w:rsidR="00100C26">
        <w:rPr>
          <w:lang w:eastAsia="zh-CN"/>
        </w:rPr>
        <w:t>.</w:t>
      </w:r>
    </w:p>
    <w:p w14:paraId="05238B90" w14:textId="77777777" w:rsidR="00B07570" w:rsidRDefault="005C0A63" w:rsidP="00B07570">
      <w:pPr>
        <w:pStyle w:val="Heading1"/>
        <w:numPr>
          <w:ilvl w:val="0"/>
          <w:numId w:val="33"/>
        </w:numPr>
      </w:pPr>
      <w:r>
        <w:t>Discussion</w:t>
      </w:r>
    </w:p>
    <w:p w14:paraId="32FEFA9D" w14:textId="5D4519A7" w:rsidR="00100C26" w:rsidRDefault="00B6456F" w:rsidP="000475B4">
      <w:pPr>
        <w:rPr>
          <w:lang w:eastAsia="zh-CN"/>
        </w:rPr>
      </w:pPr>
      <w:r>
        <w:rPr>
          <w:lang w:eastAsia="zh-CN"/>
        </w:rPr>
        <w:t>Currently,</w:t>
      </w:r>
      <w:r w:rsidR="00355824">
        <w:rPr>
          <w:lang w:eastAsia="zh-CN"/>
        </w:rPr>
        <w:t xml:space="preserve"> in NGAP spec,</w:t>
      </w:r>
      <w:r>
        <w:rPr>
          <w:lang w:eastAsia="zh-CN"/>
        </w:rPr>
        <w:t xml:space="preserve"> the </w:t>
      </w:r>
      <w:r w:rsidR="00A72335" w:rsidRPr="00A72335">
        <w:rPr>
          <w:i/>
          <w:iCs/>
          <w:lang w:eastAsia="zh-CN"/>
        </w:rPr>
        <w:t>A-IoT Device Identification Requested</w:t>
      </w:r>
      <w:r w:rsidR="00A72335" w:rsidRPr="00A72335">
        <w:rPr>
          <w:lang w:eastAsia="zh-CN"/>
        </w:rPr>
        <w:t xml:space="preserve"> IE</w:t>
      </w:r>
      <w:r w:rsidR="00A72335">
        <w:rPr>
          <w:lang w:eastAsia="zh-CN"/>
        </w:rPr>
        <w:t xml:space="preserve"> is encoded as follows:</w:t>
      </w:r>
    </w:p>
    <w:p w14:paraId="6B6075B5" w14:textId="77777777" w:rsidR="00B6456F" w:rsidRPr="00A72335" w:rsidRDefault="00B6456F" w:rsidP="00B6456F">
      <w:pPr>
        <w:pStyle w:val="Heading4"/>
        <w:rPr>
          <w:color w:val="7030A0"/>
        </w:rPr>
      </w:pPr>
      <w:bookmarkStart w:id="3" w:name="_Hlk208476326"/>
      <w:bookmarkStart w:id="4" w:name="_Toc209706848"/>
      <w:bookmarkStart w:id="5" w:name="_Hlk212060480"/>
      <w:r w:rsidRPr="00A72335">
        <w:rPr>
          <w:color w:val="7030A0"/>
        </w:rPr>
        <w:t>9.3.3.</w:t>
      </w:r>
      <w:r w:rsidRPr="00A72335">
        <w:rPr>
          <w:rFonts w:eastAsia="Malgun Gothic"/>
          <w:color w:val="7030A0"/>
        </w:rPr>
        <w:t>73</w:t>
      </w:r>
      <w:r w:rsidRPr="00A72335">
        <w:rPr>
          <w:color w:val="7030A0"/>
        </w:rPr>
        <w:tab/>
      </w:r>
      <w:bookmarkStart w:id="6" w:name="_Hlk212060460"/>
      <w:r w:rsidRPr="00A72335">
        <w:rPr>
          <w:color w:val="7030A0"/>
        </w:rPr>
        <w:t xml:space="preserve">A-IoT Device Identification </w:t>
      </w:r>
      <w:r w:rsidRPr="00A72335">
        <w:rPr>
          <w:color w:val="7030A0"/>
          <w:lang w:eastAsia="zh-CN"/>
        </w:rPr>
        <w:t>Requested</w:t>
      </w:r>
      <w:bookmarkEnd w:id="3"/>
      <w:bookmarkEnd w:id="4"/>
      <w:bookmarkEnd w:id="6"/>
    </w:p>
    <w:p w14:paraId="6E909E55" w14:textId="77777777" w:rsidR="00B6456F" w:rsidRPr="00A72335" w:rsidRDefault="00B6456F" w:rsidP="00B6456F">
      <w:pPr>
        <w:keepNext/>
        <w:rPr>
          <w:color w:val="7030A0"/>
        </w:rPr>
      </w:pPr>
      <w:r w:rsidRPr="00A72335">
        <w:rPr>
          <w:color w:val="7030A0"/>
        </w:rPr>
        <w:t xml:space="preserve">This IE represents the </w:t>
      </w:r>
      <w:r w:rsidRPr="00A72335">
        <w:rPr>
          <w:color w:val="7030A0"/>
          <w:lang w:eastAsia="zh-CN"/>
        </w:rPr>
        <w:t>Requested</w:t>
      </w:r>
      <w:r w:rsidRPr="00A72335">
        <w:rPr>
          <w:color w:val="7030A0"/>
        </w:rPr>
        <w:t xml:space="preserve"> Identity of the A-IoT device(s).</w:t>
      </w: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020"/>
        <w:gridCol w:w="1474"/>
        <w:gridCol w:w="1872"/>
        <w:gridCol w:w="2879"/>
      </w:tblGrid>
      <w:tr w:rsidR="00A72335" w:rsidRPr="00A72335" w14:paraId="08CD6223" w14:textId="77777777" w:rsidTr="00B6456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0D34" w14:textId="77777777" w:rsidR="00B6456F" w:rsidRPr="00A72335" w:rsidRDefault="00B6456F">
            <w:pPr>
              <w:pStyle w:val="TAH"/>
              <w:rPr>
                <w:rFonts w:cs="Arial"/>
                <w:color w:val="7030A0"/>
                <w:lang w:eastAsia="ja-JP"/>
              </w:rPr>
            </w:pPr>
            <w:r w:rsidRPr="00A72335">
              <w:rPr>
                <w:rFonts w:cs="Arial"/>
                <w:color w:val="7030A0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5424" w14:textId="77777777" w:rsidR="00B6456F" w:rsidRPr="00A72335" w:rsidRDefault="00B6456F">
            <w:pPr>
              <w:pStyle w:val="TAH"/>
              <w:rPr>
                <w:rFonts w:cs="Arial"/>
                <w:color w:val="7030A0"/>
                <w:lang w:eastAsia="ja-JP"/>
              </w:rPr>
            </w:pPr>
            <w:r w:rsidRPr="00A72335">
              <w:rPr>
                <w:rFonts w:cs="Arial"/>
                <w:color w:val="7030A0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B129" w14:textId="77777777" w:rsidR="00B6456F" w:rsidRPr="00A72335" w:rsidRDefault="00B6456F">
            <w:pPr>
              <w:pStyle w:val="TAH"/>
              <w:rPr>
                <w:rFonts w:cs="Arial"/>
                <w:color w:val="7030A0"/>
                <w:lang w:eastAsia="ja-JP"/>
              </w:rPr>
            </w:pPr>
            <w:r w:rsidRPr="00A72335">
              <w:rPr>
                <w:rFonts w:cs="Arial"/>
                <w:color w:val="7030A0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41B2" w14:textId="77777777" w:rsidR="00B6456F" w:rsidRPr="00A72335" w:rsidRDefault="00B6456F">
            <w:pPr>
              <w:pStyle w:val="TAH"/>
              <w:rPr>
                <w:rFonts w:cs="Arial"/>
                <w:color w:val="7030A0"/>
                <w:lang w:eastAsia="ja-JP"/>
              </w:rPr>
            </w:pPr>
            <w:r w:rsidRPr="00A72335">
              <w:rPr>
                <w:rFonts w:cs="Arial"/>
                <w:color w:val="7030A0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0E4D" w14:textId="77777777" w:rsidR="00B6456F" w:rsidRPr="00A72335" w:rsidRDefault="00B6456F">
            <w:pPr>
              <w:pStyle w:val="TAH"/>
              <w:rPr>
                <w:rFonts w:cs="Arial"/>
                <w:color w:val="7030A0"/>
                <w:lang w:eastAsia="ja-JP"/>
              </w:rPr>
            </w:pPr>
            <w:r w:rsidRPr="00A72335">
              <w:rPr>
                <w:rFonts w:cs="Arial"/>
                <w:color w:val="7030A0"/>
                <w:lang w:eastAsia="ja-JP"/>
              </w:rPr>
              <w:t>Semantics description</w:t>
            </w:r>
          </w:p>
        </w:tc>
      </w:tr>
      <w:tr w:rsidR="00A72335" w:rsidRPr="00A72335" w14:paraId="164FBCE7" w14:textId="77777777" w:rsidTr="00B6456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9B1A" w14:textId="77777777" w:rsidR="00B6456F" w:rsidRPr="00A72335" w:rsidRDefault="00B6456F">
            <w:pPr>
              <w:pStyle w:val="TAL"/>
              <w:rPr>
                <w:rFonts w:cs="Arial"/>
                <w:color w:val="7030A0"/>
                <w:lang w:eastAsia="zh-CN"/>
              </w:rPr>
            </w:pPr>
            <w:r w:rsidRPr="00A72335">
              <w:rPr>
                <w:rFonts w:cs="Arial"/>
                <w:color w:val="7030A0"/>
                <w:lang w:eastAsia="ja-JP"/>
              </w:rPr>
              <w:t xml:space="preserve">CHOICE </w:t>
            </w:r>
            <w:r w:rsidRPr="00A72335">
              <w:rPr>
                <w:i/>
                <w:iCs/>
                <w:color w:val="7030A0"/>
              </w:rPr>
              <w:t>Device Identification for Paging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0BBD" w14:textId="77777777" w:rsidR="00B6456F" w:rsidRPr="00A72335" w:rsidRDefault="00B6456F">
            <w:pPr>
              <w:pStyle w:val="TAL"/>
              <w:rPr>
                <w:rFonts w:cs="Arial"/>
                <w:color w:val="7030A0"/>
                <w:lang w:eastAsia="ja-JP"/>
              </w:rPr>
            </w:pPr>
            <w:r w:rsidRPr="00A72335">
              <w:rPr>
                <w:rFonts w:cs="Arial"/>
                <w:color w:val="7030A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1C97" w14:textId="77777777" w:rsidR="00B6456F" w:rsidRPr="00A72335" w:rsidRDefault="00B6456F">
            <w:pPr>
              <w:pStyle w:val="TAL"/>
              <w:rPr>
                <w:i/>
                <w:color w:val="7030A0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98E8" w14:textId="77777777" w:rsidR="00B6456F" w:rsidRPr="00A72335" w:rsidRDefault="00B6456F">
            <w:pPr>
              <w:pStyle w:val="TAL"/>
              <w:rPr>
                <w:color w:val="7030A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E422" w14:textId="77777777" w:rsidR="00B6456F" w:rsidRPr="00A72335" w:rsidRDefault="00B6456F">
            <w:pPr>
              <w:pStyle w:val="TAL"/>
              <w:rPr>
                <w:color w:val="7030A0"/>
                <w:lang w:eastAsia="ja-JP"/>
              </w:rPr>
            </w:pPr>
          </w:p>
        </w:tc>
      </w:tr>
      <w:tr w:rsidR="00A72335" w:rsidRPr="00A72335" w14:paraId="100D1FE2" w14:textId="77777777" w:rsidTr="00B6456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A783" w14:textId="77777777" w:rsidR="00B6456F" w:rsidRPr="00A72335" w:rsidRDefault="00B6456F">
            <w:pPr>
              <w:pStyle w:val="TAL"/>
              <w:ind w:leftChars="50" w:left="100"/>
              <w:rPr>
                <w:rFonts w:cs="Arial"/>
                <w:color w:val="7030A0"/>
                <w:lang w:eastAsia="ja-JP"/>
              </w:rPr>
            </w:pPr>
            <w:r w:rsidRPr="00A72335">
              <w:rPr>
                <w:rFonts w:cs="Arial"/>
                <w:i/>
                <w:iCs/>
                <w:color w:val="7030A0"/>
                <w:lang w:eastAsia="ja-JP"/>
              </w:rPr>
              <w:t>&gt;Single Device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0BE8" w14:textId="77777777" w:rsidR="00B6456F" w:rsidRPr="00A72335" w:rsidRDefault="00B6456F">
            <w:pPr>
              <w:pStyle w:val="TAL"/>
              <w:rPr>
                <w:rFonts w:cs="Arial"/>
                <w:color w:val="7030A0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896B" w14:textId="77777777" w:rsidR="00B6456F" w:rsidRPr="00A72335" w:rsidRDefault="00B6456F">
            <w:pPr>
              <w:pStyle w:val="TAL"/>
              <w:rPr>
                <w:i/>
                <w:color w:val="7030A0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81F3" w14:textId="77777777" w:rsidR="00B6456F" w:rsidRPr="00A72335" w:rsidRDefault="00B6456F">
            <w:pPr>
              <w:pStyle w:val="TAL"/>
              <w:rPr>
                <w:color w:val="7030A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03F8" w14:textId="77777777" w:rsidR="00B6456F" w:rsidRPr="00A72335" w:rsidRDefault="00B6456F">
            <w:pPr>
              <w:pStyle w:val="TAL"/>
              <w:rPr>
                <w:color w:val="7030A0"/>
                <w:lang w:eastAsia="ja-JP"/>
              </w:rPr>
            </w:pPr>
          </w:p>
        </w:tc>
      </w:tr>
      <w:tr w:rsidR="00A72335" w:rsidRPr="00A72335" w14:paraId="108163C8" w14:textId="77777777" w:rsidTr="00B6456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CBF5" w14:textId="77777777" w:rsidR="00B6456F" w:rsidRPr="00A72335" w:rsidRDefault="00B6456F">
            <w:pPr>
              <w:pStyle w:val="TAL"/>
              <w:ind w:leftChars="100" w:left="200"/>
              <w:rPr>
                <w:rFonts w:eastAsia="宋体"/>
                <w:color w:val="7030A0"/>
                <w:lang w:eastAsia="zh-CN"/>
              </w:rPr>
            </w:pPr>
            <w:r w:rsidRPr="00A72335">
              <w:rPr>
                <w:rFonts w:eastAsia="宋体"/>
                <w:color w:val="7030A0"/>
                <w:lang w:eastAsia="zh-CN"/>
              </w:rPr>
              <w:t>&gt;&gt;Single Device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724F" w14:textId="77777777" w:rsidR="00B6456F" w:rsidRPr="00A72335" w:rsidRDefault="00B6456F">
            <w:pPr>
              <w:pStyle w:val="TAL"/>
              <w:rPr>
                <w:rFonts w:cs="Arial"/>
                <w:color w:val="7030A0"/>
                <w:lang w:eastAsia="ja-JP"/>
              </w:rPr>
            </w:pPr>
            <w:r w:rsidRPr="00A72335">
              <w:rPr>
                <w:rFonts w:cs="Arial"/>
                <w:color w:val="7030A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27A7" w14:textId="77777777" w:rsidR="00B6456F" w:rsidRPr="00A72335" w:rsidRDefault="00B6456F">
            <w:pPr>
              <w:pStyle w:val="TAL"/>
              <w:rPr>
                <w:i/>
                <w:color w:val="7030A0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FB2B" w14:textId="77777777" w:rsidR="00B6456F" w:rsidRPr="00A72335" w:rsidRDefault="00B6456F">
            <w:pPr>
              <w:pStyle w:val="TAL"/>
              <w:rPr>
                <w:color w:val="7030A0"/>
                <w:lang w:eastAsia="ja-JP"/>
              </w:rPr>
            </w:pPr>
            <w:r w:rsidRPr="00A72335">
              <w:rPr>
                <w:snapToGrid w:val="0"/>
                <w:color w:val="7030A0"/>
              </w:rPr>
              <w:t>BIT STRING (</w:t>
            </w:r>
            <w:proofErr w:type="gramStart"/>
            <w:r w:rsidRPr="00A72335">
              <w:rPr>
                <w:snapToGrid w:val="0"/>
                <w:color w:val="7030A0"/>
              </w:rPr>
              <w:t>SIZE(</w:t>
            </w:r>
            <w:proofErr w:type="gramEnd"/>
            <w:r w:rsidRPr="00A72335">
              <w:rPr>
                <w:snapToGrid w:val="0"/>
                <w:color w:val="7030A0"/>
              </w:rPr>
              <w:t>1..1024, ...))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A818" w14:textId="77777777" w:rsidR="00B6456F" w:rsidRPr="00A72335" w:rsidRDefault="00B6456F">
            <w:pPr>
              <w:pStyle w:val="TAL"/>
              <w:rPr>
                <w:color w:val="7030A0"/>
                <w:lang w:eastAsia="zh-CN"/>
              </w:rPr>
            </w:pPr>
            <w:r w:rsidRPr="00A72335">
              <w:rPr>
                <w:color w:val="7030A0"/>
                <w:lang w:eastAsia="zh-CN"/>
              </w:rPr>
              <w:t xml:space="preserve">Includes the </w:t>
            </w:r>
            <w:proofErr w:type="spellStart"/>
            <w:r w:rsidRPr="00A72335">
              <w:rPr>
                <w:color w:val="7030A0"/>
                <w:highlight w:val="yellow"/>
              </w:rPr>
              <w:t>AIoT</w:t>
            </w:r>
            <w:proofErr w:type="spellEnd"/>
            <w:r w:rsidRPr="00A72335">
              <w:rPr>
                <w:color w:val="7030A0"/>
                <w:highlight w:val="yellow"/>
              </w:rPr>
              <w:t xml:space="preserve"> device Identifier</w:t>
            </w:r>
            <w:r w:rsidRPr="00A72335">
              <w:rPr>
                <w:color w:val="7030A0"/>
              </w:rPr>
              <w:t xml:space="preserve"> defined in TS 23.369 [</w:t>
            </w:r>
            <w:r w:rsidRPr="00A72335">
              <w:rPr>
                <w:rFonts w:eastAsia="Malgun Gothic"/>
                <w:color w:val="7030A0"/>
              </w:rPr>
              <w:t>60</w:t>
            </w:r>
            <w:r w:rsidRPr="00A72335">
              <w:rPr>
                <w:color w:val="7030A0"/>
              </w:rPr>
              <w:t>].</w:t>
            </w:r>
          </w:p>
        </w:tc>
      </w:tr>
      <w:tr w:rsidR="00A72335" w:rsidRPr="00A72335" w14:paraId="2ECA4CA6" w14:textId="77777777" w:rsidTr="00B6456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B8F0" w14:textId="77777777" w:rsidR="00B6456F" w:rsidRPr="00A72335" w:rsidRDefault="00B6456F">
            <w:pPr>
              <w:pStyle w:val="TAL"/>
              <w:ind w:leftChars="50" w:left="100"/>
              <w:rPr>
                <w:rFonts w:cs="Arial"/>
                <w:i/>
                <w:iCs/>
                <w:color w:val="7030A0"/>
                <w:lang w:eastAsia="ja-JP"/>
              </w:rPr>
            </w:pPr>
            <w:r w:rsidRPr="00A72335">
              <w:rPr>
                <w:rFonts w:cs="Arial"/>
                <w:i/>
                <w:iCs/>
                <w:color w:val="7030A0"/>
                <w:lang w:eastAsia="ja-JP"/>
              </w:rPr>
              <w:t>&gt;Group Devices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A6E5" w14:textId="77777777" w:rsidR="00B6456F" w:rsidRPr="00A72335" w:rsidRDefault="00B6456F">
            <w:pPr>
              <w:pStyle w:val="TAL"/>
              <w:rPr>
                <w:rFonts w:cs="Arial"/>
                <w:color w:val="7030A0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56F1" w14:textId="77777777" w:rsidR="00B6456F" w:rsidRPr="00A72335" w:rsidRDefault="00B6456F">
            <w:pPr>
              <w:pStyle w:val="TAL"/>
              <w:rPr>
                <w:i/>
                <w:color w:val="7030A0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146B" w14:textId="77777777" w:rsidR="00B6456F" w:rsidRPr="00A72335" w:rsidRDefault="00B6456F">
            <w:pPr>
              <w:pStyle w:val="TAL"/>
              <w:rPr>
                <w:color w:val="7030A0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47E7" w14:textId="77777777" w:rsidR="00B6456F" w:rsidRPr="00A72335" w:rsidRDefault="00B6456F">
            <w:pPr>
              <w:pStyle w:val="TAL"/>
              <w:rPr>
                <w:color w:val="7030A0"/>
                <w:lang w:eastAsia="ja-JP"/>
              </w:rPr>
            </w:pPr>
          </w:p>
        </w:tc>
      </w:tr>
      <w:tr w:rsidR="00A72335" w:rsidRPr="00A72335" w14:paraId="514E4194" w14:textId="77777777" w:rsidTr="00B6456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4D14" w14:textId="77777777" w:rsidR="00B6456F" w:rsidRPr="00A72335" w:rsidRDefault="00B6456F">
            <w:pPr>
              <w:pStyle w:val="TAL"/>
              <w:ind w:leftChars="100" w:left="200"/>
              <w:rPr>
                <w:rFonts w:cs="Arial"/>
                <w:i/>
                <w:iCs/>
                <w:color w:val="7030A0"/>
                <w:lang w:eastAsia="ja-JP"/>
              </w:rPr>
            </w:pPr>
            <w:r w:rsidRPr="00A72335">
              <w:rPr>
                <w:rFonts w:cs="Arial"/>
                <w:color w:val="7030A0"/>
                <w:lang w:eastAsia="ja-JP"/>
              </w:rPr>
              <w:t>&gt;&gt;</w:t>
            </w:r>
            <w:r w:rsidRPr="00A72335">
              <w:rPr>
                <w:rFonts w:cs="Arial"/>
                <w:color w:val="7030A0"/>
                <w:lang w:eastAsia="zh-CN"/>
              </w:rPr>
              <w:t>Group</w:t>
            </w:r>
            <w:r w:rsidRPr="00A72335">
              <w:rPr>
                <w:rFonts w:cs="Arial"/>
                <w:color w:val="7030A0"/>
                <w:lang w:eastAsia="ja-JP"/>
              </w:rPr>
              <w:t xml:space="preserve"> Device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CAC3" w14:textId="77777777" w:rsidR="00B6456F" w:rsidRPr="00A72335" w:rsidRDefault="00B6456F">
            <w:pPr>
              <w:pStyle w:val="TAL"/>
              <w:rPr>
                <w:rFonts w:cs="Arial"/>
                <w:color w:val="7030A0"/>
                <w:lang w:eastAsia="ja-JP"/>
              </w:rPr>
            </w:pPr>
            <w:r w:rsidRPr="00A72335">
              <w:rPr>
                <w:rFonts w:cs="Arial"/>
                <w:color w:val="7030A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7428" w14:textId="77777777" w:rsidR="00B6456F" w:rsidRPr="00A72335" w:rsidRDefault="00B6456F">
            <w:pPr>
              <w:pStyle w:val="TAL"/>
              <w:rPr>
                <w:i/>
                <w:color w:val="7030A0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E9CB" w14:textId="77777777" w:rsidR="00B6456F" w:rsidRPr="00A72335" w:rsidRDefault="00B6456F">
            <w:pPr>
              <w:pStyle w:val="TAL"/>
              <w:rPr>
                <w:color w:val="7030A0"/>
                <w:lang w:eastAsia="zh-CN"/>
              </w:rPr>
            </w:pPr>
            <w:r w:rsidRPr="00A72335">
              <w:rPr>
                <w:snapToGrid w:val="0"/>
                <w:color w:val="7030A0"/>
              </w:rPr>
              <w:t>BIT STRING (</w:t>
            </w:r>
            <w:proofErr w:type="gramStart"/>
            <w:r w:rsidRPr="00A72335">
              <w:rPr>
                <w:snapToGrid w:val="0"/>
                <w:color w:val="7030A0"/>
              </w:rPr>
              <w:t>SIZE(</w:t>
            </w:r>
            <w:proofErr w:type="gramEnd"/>
            <w:r w:rsidRPr="00A72335">
              <w:rPr>
                <w:snapToGrid w:val="0"/>
                <w:color w:val="7030A0"/>
              </w:rPr>
              <w:t>1..1024, ...))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BA42" w14:textId="77777777" w:rsidR="00B6456F" w:rsidRPr="00A72335" w:rsidRDefault="00B6456F">
            <w:pPr>
              <w:pStyle w:val="TAL"/>
              <w:rPr>
                <w:color w:val="7030A0"/>
                <w:lang w:eastAsia="ja-JP"/>
              </w:rPr>
            </w:pPr>
            <w:r w:rsidRPr="00A72335">
              <w:rPr>
                <w:color w:val="7030A0"/>
                <w:lang w:eastAsia="zh-CN"/>
              </w:rPr>
              <w:t xml:space="preserve">Includes the </w:t>
            </w:r>
            <w:r w:rsidRPr="00293528">
              <w:rPr>
                <w:color w:val="7030A0"/>
                <w:highlight w:val="yellow"/>
              </w:rPr>
              <w:t>Filtering Information</w:t>
            </w:r>
            <w:r w:rsidRPr="00A72335">
              <w:rPr>
                <w:color w:val="7030A0"/>
              </w:rPr>
              <w:t xml:space="preserve"> defined in TS 23.369 [</w:t>
            </w:r>
            <w:r w:rsidRPr="00A72335">
              <w:rPr>
                <w:rFonts w:eastAsia="Malgun Gothic"/>
                <w:color w:val="7030A0"/>
              </w:rPr>
              <w:t>60</w:t>
            </w:r>
            <w:r w:rsidRPr="00A72335">
              <w:rPr>
                <w:color w:val="7030A0"/>
              </w:rPr>
              <w:t>].</w:t>
            </w:r>
          </w:p>
        </w:tc>
      </w:tr>
      <w:tr w:rsidR="00A72335" w:rsidRPr="00A72335" w14:paraId="6781064F" w14:textId="77777777" w:rsidTr="00B6456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AF2B" w14:textId="77777777" w:rsidR="00B6456F" w:rsidRPr="00A72335" w:rsidRDefault="00B6456F">
            <w:pPr>
              <w:pStyle w:val="TAL"/>
              <w:ind w:leftChars="50" w:left="100"/>
              <w:rPr>
                <w:rFonts w:cs="Arial"/>
                <w:i/>
                <w:iCs/>
                <w:color w:val="7030A0"/>
                <w:lang w:eastAsia="ja-JP"/>
              </w:rPr>
            </w:pPr>
            <w:r w:rsidRPr="00A72335">
              <w:rPr>
                <w:rFonts w:cs="Arial"/>
                <w:i/>
                <w:iCs/>
                <w:color w:val="7030A0"/>
                <w:lang w:eastAsia="ja-JP"/>
              </w:rPr>
              <w:t>&gt;All Devices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EDBF" w14:textId="77777777" w:rsidR="00B6456F" w:rsidRPr="00A72335" w:rsidRDefault="00B6456F">
            <w:pPr>
              <w:pStyle w:val="TAL"/>
              <w:rPr>
                <w:rFonts w:cs="Arial"/>
                <w:color w:val="7030A0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8C28" w14:textId="77777777" w:rsidR="00B6456F" w:rsidRPr="00A72335" w:rsidRDefault="00B6456F">
            <w:pPr>
              <w:pStyle w:val="TAL"/>
              <w:rPr>
                <w:i/>
                <w:color w:val="7030A0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B738" w14:textId="77777777" w:rsidR="00B6456F" w:rsidRPr="00A72335" w:rsidRDefault="00B6456F">
            <w:pPr>
              <w:pStyle w:val="TAL"/>
              <w:rPr>
                <w:color w:val="7030A0"/>
                <w:lang w:eastAsia="zh-CN"/>
              </w:rPr>
            </w:pPr>
            <w:r w:rsidRPr="00A72335">
              <w:rPr>
                <w:rFonts w:eastAsia="等线"/>
                <w:color w:val="7030A0"/>
                <w:lang w:eastAsia="zh-CN"/>
              </w:rPr>
              <w:t>NULL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AD45" w14:textId="77777777" w:rsidR="00B6456F" w:rsidRPr="00A72335" w:rsidRDefault="00B6456F">
            <w:pPr>
              <w:pStyle w:val="TAL"/>
              <w:rPr>
                <w:color w:val="7030A0"/>
                <w:lang w:eastAsia="zh-CN"/>
              </w:rPr>
            </w:pPr>
          </w:p>
        </w:tc>
        <w:bookmarkEnd w:id="5"/>
      </w:tr>
    </w:tbl>
    <w:p w14:paraId="6DD15837" w14:textId="7E988402" w:rsidR="00A72335" w:rsidRDefault="00A72335" w:rsidP="00A72335">
      <w:pPr>
        <w:spacing w:before="240"/>
        <w:rPr>
          <w:lang w:eastAsia="zh-CN"/>
        </w:rPr>
      </w:pPr>
      <w:r>
        <w:rPr>
          <w:lang w:eastAsia="zh-CN"/>
        </w:rPr>
        <w:t>This was implemented based on SA2 previous description:</w:t>
      </w:r>
    </w:p>
    <w:p w14:paraId="4D24CBC7" w14:textId="77777777" w:rsidR="00293528" w:rsidRDefault="00293528" w:rsidP="00293528">
      <w:pPr>
        <w:pStyle w:val="B1"/>
      </w:pPr>
      <w:r>
        <w:tab/>
      </w:r>
      <w:r>
        <w:rPr>
          <w:rFonts w:eastAsia="MS Mincho"/>
        </w:rPr>
        <w:t xml:space="preserve">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Identification </w:t>
      </w:r>
      <w:r>
        <w:t>Information</w:t>
      </w:r>
      <w:r>
        <w:rPr>
          <w:rFonts w:eastAsia="MS Mincho"/>
        </w:rPr>
        <w:t xml:space="preserve"> to be provided to NG-RAN can </w:t>
      </w:r>
      <w:r w:rsidRPr="00293528">
        <w:rPr>
          <w:rFonts w:eastAsia="MS Mincho"/>
          <w:highlight w:val="yellow"/>
        </w:rPr>
        <w:t>include Filtering Information</w:t>
      </w:r>
      <w:r>
        <w:rPr>
          <w:rFonts w:eastAsia="MS Mincho"/>
        </w:rPr>
        <w:t xml:space="preserve">, as defined in clause 5.8, </w:t>
      </w:r>
      <w:r>
        <w:rPr>
          <w:rFonts w:eastAsia="MS Mincho"/>
          <w:highlight w:val="yellow"/>
        </w:rPr>
        <w:t xml:space="preserve">or a single </w:t>
      </w:r>
      <w:proofErr w:type="spellStart"/>
      <w:r>
        <w:rPr>
          <w:rFonts w:eastAsia="MS Mincho"/>
          <w:highlight w:val="yellow"/>
        </w:rPr>
        <w:t>AIoT</w:t>
      </w:r>
      <w:proofErr w:type="spellEnd"/>
      <w:r>
        <w:rPr>
          <w:rFonts w:eastAsia="MS Mincho"/>
          <w:highlight w:val="yellow"/>
        </w:rPr>
        <w:t xml:space="preserve"> Device Identifier.</w:t>
      </w:r>
    </w:p>
    <w:p w14:paraId="542AA345" w14:textId="09194544" w:rsidR="00293528" w:rsidRDefault="00293528" w:rsidP="00A72335">
      <w:pPr>
        <w:rPr>
          <w:lang w:eastAsia="zh-CN"/>
        </w:rPr>
      </w:pPr>
      <w:r>
        <w:rPr>
          <w:lang w:eastAsia="zh-CN"/>
        </w:rPr>
        <w:t xml:space="preserve">It is noted that in the LS from SA2 S2-2509655, </w:t>
      </w:r>
      <w:r w:rsidR="00A72335">
        <w:rPr>
          <w:lang w:eastAsia="zh-CN"/>
        </w:rPr>
        <w:t xml:space="preserve">SA2 </w:t>
      </w:r>
      <w:r>
        <w:rPr>
          <w:lang w:eastAsia="zh-CN"/>
        </w:rPr>
        <w:t xml:space="preserve">further </w:t>
      </w:r>
      <w:r w:rsidR="00A72335">
        <w:rPr>
          <w:lang w:eastAsia="zh-CN"/>
        </w:rPr>
        <w:t xml:space="preserve">agreed </w:t>
      </w:r>
      <w:r>
        <w:rPr>
          <w:lang w:eastAsia="zh-CN"/>
        </w:rPr>
        <w:t xml:space="preserve">a </w:t>
      </w:r>
      <w:r w:rsidR="00A72335">
        <w:rPr>
          <w:lang w:eastAsia="zh-CN"/>
        </w:rPr>
        <w:t xml:space="preserve">CR </w:t>
      </w:r>
      <w:r w:rsidR="00A72335" w:rsidRPr="00A72335">
        <w:rPr>
          <w:lang w:eastAsia="zh-CN"/>
        </w:rPr>
        <w:t>S2-2509652</w:t>
      </w:r>
      <w:r>
        <w:rPr>
          <w:lang w:eastAsia="zh-CN"/>
        </w:rPr>
        <w:t>, in which this part is updated to: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824" w14:paraId="691364DD" w14:textId="77777777" w:rsidTr="00355824">
        <w:tc>
          <w:tcPr>
            <w:tcW w:w="9629" w:type="dxa"/>
          </w:tcPr>
          <w:p w14:paraId="50BFCC74" w14:textId="7D3A99E1" w:rsidR="00355824" w:rsidRDefault="00355824" w:rsidP="00A72335">
            <w:p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4C2E5362" wp14:editId="2841C02D">
                  <wp:extent cx="6120765" cy="19831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983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B228D3" w14:textId="10BDA0FB" w:rsidR="00A72335" w:rsidRDefault="00355824" w:rsidP="000475B4">
      <w:r>
        <w:rPr>
          <w:lang w:eastAsia="zh-CN"/>
        </w:rPr>
        <w:lastRenderedPageBreak/>
        <w:t>F</w:t>
      </w:r>
      <w:r w:rsidR="00293528">
        <w:rPr>
          <w:lang w:eastAsia="zh-CN"/>
        </w:rPr>
        <w:t xml:space="preserve">rom RAN3 point of view, in the </w:t>
      </w:r>
      <w:proofErr w:type="spellStart"/>
      <w:r w:rsidR="00293528">
        <w:rPr>
          <w:lang w:eastAsia="zh-CN"/>
        </w:rPr>
        <w:t>the</w:t>
      </w:r>
      <w:proofErr w:type="spellEnd"/>
      <w:r w:rsidR="00293528">
        <w:rPr>
          <w:lang w:eastAsia="zh-CN"/>
        </w:rPr>
        <w:t xml:space="preserve"> Semantics </w:t>
      </w:r>
      <w:proofErr w:type="spellStart"/>
      <w:r w:rsidR="00293528">
        <w:rPr>
          <w:lang w:eastAsia="zh-CN"/>
        </w:rPr>
        <w:t>decstiption</w:t>
      </w:r>
      <w:proofErr w:type="spellEnd"/>
      <w:r w:rsidR="00293528">
        <w:rPr>
          <w:lang w:eastAsia="zh-CN"/>
        </w:rPr>
        <w:t xml:space="preserve"> part, we should update both of the single device </w:t>
      </w:r>
      <w:r w:rsidR="00293528">
        <w:rPr>
          <w:rFonts w:hint="eastAsia"/>
          <w:lang w:eastAsia="zh-CN"/>
        </w:rPr>
        <w:t>branch</w:t>
      </w:r>
      <w:r w:rsidR="00293528">
        <w:rPr>
          <w:lang w:eastAsia="zh-CN"/>
        </w:rPr>
        <w:t xml:space="preserve"> </w:t>
      </w:r>
      <w:r w:rsidR="00293528">
        <w:rPr>
          <w:rFonts w:hint="eastAsia"/>
          <w:lang w:eastAsia="zh-CN"/>
        </w:rPr>
        <w:t>and</w:t>
      </w:r>
      <w:r w:rsidR="00293528">
        <w:rPr>
          <w:lang w:eastAsia="zh-CN"/>
        </w:rPr>
        <w:t xml:space="preserve"> group device branch to refer to “</w:t>
      </w:r>
      <w:proofErr w:type="spellStart"/>
      <w:r w:rsidR="00293528" w:rsidRPr="00BF3575">
        <w:rPr>
          <w:rFonts w:eastAsia="MS Mincho"/>
        </w:rPr>
        <w:t>AIoT</w:t>
      </w:r>
      <w:proofErr w:type="spellEnd"/>
      <w:r w:rsidR="00293528" w:rsidRPr="00BF3575">
        <w:rPr>
          <w:rFonts w:eastAsia="MS Mincho"/>
        </w:rPr>
        <w:t xml:space="preserve"> Device Identification </w:t>
      </w:r>
      <w:r w:rsidR="00293528" w:rsidRPr="00BF3575">
        <w:t>Information</w:t>
      </w:r>
      <w:r w:rsidR="00293528">
        <w:t xml:space="preserve"> defined in TS 23.369 [60]”.</w:t>
      </w:r>
    </w:p>
    <w:p w14:paraId="69D11608" w14:textId="55D57A8D" w:rsidR="00293528" w:rsidRPr="00293528" w:rsidRDefault="00293528" w:rsidP="000475B4">
      <w:pPr>
        <w:rPr>
          <w:lang w:eastAsia="zh-CN"/>
        </w:rPr>
      </w:pPr>
      <w:r w:rsidRPr="00293528">
        <w:rPr>
          <w:rFonts w:hint="eastAsia"/>
          <w:b/>
          <w:bCs/>
          <w:lang w:eastAsia="zh-CN"/>
        </w:rPr>
        <w:t>P</w:t>
      </w:r>
      <w:r w:rsidRPr="00293528">
        <w:rPr>
          <w:b/>
          <w:bCs/>
          <w:lang w:eastAsia="zh-CN"/>
        </w:rPr>
        <w:t xml:space="preserve">roposal: </w:t>
      </w:r>
      <w:r w:rsidRPr="00293528">
        <w:rPr>
          <w:rFonts w:hint="eastAsia"/>
          <w:b/>
          <w:bCs/>
          <w:lang w:eastAsia="zh-CN"/>
        </w:rPr>
        <w:t>F</w:t>
      </w:r>
      <w:r w:rsidRPr="00293528">
        <w:rPr>
          <w:b/>
          <w:bCs/>
          <w:lang w:eastAsia="zh-CN"/>
        </w:rPr>
        <w:t xml:space="preserve">or the </w:t>
      </w:r>
      <w:r w:rsidRPr="00293528">
        <w:rPr>
          <w:b/>
          <w:bCs/>
          <w:i/>
          <w:iCs/>
          <w:lang w:eastAsia="zh-CN"/>
        </w:rPr>
        <w:t>A-IoT Device Identification Requested</w:t>
      </w:r>
      <w:r w:rsidRPr="00293528">
        <w:rPr>
          <w:b/>
          <w:bCs/>
          <w:lang w:eastAsia="zh-CN"/>
        </w:rPr>
        <w:t xml:space="preserve"> IE, update both the Semantics descriptions of the Single Device branch and Group Devices branch to “Includes the </w:t>
      </w:r>
      <w:proofErr w:type="spellStart"/>
      <w:r w:rsidRPr="00293528">
        <w:rPr>
          <w:rFonts w:eastAsia="MS Mincho"/>
          <w:b/>
          <w:bCs/>
        </w:rPr>
        <w:t>AIoT</w:t>
      </w:r>
      <w:proofErr w:type="spellEnd"/>
      <w:r w:rsidRPr="00293528">
        <w:rPr>
          <w:rFonts w:eastAsia="MS Mincho"/>
          <w:b/>
          <w:bCs/>
        </w:rPr>
        <w:t xml:space="preserve"> Device Identification </w:t>
      </w:r>
      <w:r w:rsidRPr="00293528">
        <w:rPr>
          <w:b/>
          <w:bCs/>
        </w:rPr>
        <w:t>Information defined in TS 23.369 [60]</w:t>
      </w:r>
      <w:r w:rsidRPr="00293528">
        <w:rPr>
          <w:b/>
          <w:bCs/>
          <w:lang w:eastAsia="zh-CN"/>
        </w:rPr>
        <w:t>”.</w:t>
      </w:r>
    </w:p>
    <w:p w14:paraId="0240E1FD" w14:textId="4CAA8EAF" w:rsidR="005C0A63" w:rsidRDefault="005C0A63" w:rsidP="00B07570">
      <w:pPr>
        <w:pStyle w:val="Heading1"/>
        <w:numPr>
          <w:ilvl w:val="0"/>
          <w:numId w:val="33"/>
        </w:numPr>
      </w:pPr>
      <w:r>
        <w:t>Conclusion</w:t>
      </w:r>
    </w:p>
    <w:p w14:paraId="23E9DB5C" w14:textId="2B22783A" w:rsidR="00293528" w:rsidRDefault="00E8774D" w:rsidP="00E8774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further discussed </w:t>
      </w:r>
      <w:r w:rsidR="00355824">
        <w:rPr>
          <w:lang w:eastAsia="zh-CN"/>
        </w:rPr>
        <w:t xml:space="preserve">the </w:t>
      </w:r>
      <w:r w:rsidR="00355824" w:rsidRPr="00355824">
        <w:rPr>
          <w:lang w:eastAsia="zh-CN"/>
        </w:rPr>
        <w:t>A-IoT Device Identification</w:t>
      </w:r>
      <w:r w:rsidR="00355824">
        <w:rPr>
          <w:lang w:eastAsia="zh-CN"/>
        </w:rPr>
        <w:t xml:space="preserve"> received in Inventory Request</w:t>
      </w:r>
      <w:r w:rsidR="00293528">
        <w:rPr>
          <w:lang w:eastAsia="zh-CN"/>
        </w:rPr>
        <w:t>, get the following proposals:</w:t>
      </w:r>
    </w:p>
    <w:p w14:paraId="24CC56D3" w14:textId="022C93CB" w:rsidR="00293528" w:rsidRPr="00293528" w:rsidRDefault="00293528" w:rsidP="00E8774D">
      <w:pPr>
        <w:rPr>
          <w:lang w:eastAsia="zh-CN"/>
        </w:rPr>
      </w:pPr>
      <w:r w:rsidRPr="00293528">
        <w:rPr>
          <w:rFonts w:hint="eastAsia"/>
          <w:b/>
          <w:bCs/>
          <w:lang w:eastAsia="zh-CN"/>
        </w:rPr>
        <w:t>P</w:t>
      </w:r>
      <w:r w:rsidRPr="00293528">
        <w:rPr>
          <w:b/>
          <w:bCs/>
          <w:lang w:eastAsia="zh-CN"/>
        </w:rPr>
        <w:t xml:space="preserve">roposal 2: </w:t>
      </w:r>
      <w:r w:rsidRPr="00293528">
        <w:rPr>
          <w:rFonts w:hint="eastAsia"/>
          <w:b/>
          <w:bCs/>
          <w:lang w:eastAsia="zh-CN"/>
        </w:rPr>
        <w:t>F</w:t>
      </w:r>
      <w:r w:rsidRPr="00293528">
        <w:rPr>
          <w:b/>
          <w:bCs/>
          <w:lang w:eastAsia="zh-CN"/>
        </w:rPr>
        <w:t xml:space="preserve">or the </w:t>
      </w:r>
      <w:r w:rsidRPr="00293528">
        <w:rPr>
          <w:b/>
          <w:bCs/>
          <w:i/>
          <w:iCs/>
          <w:lang w:eastAsia="zh-CN"/>
        </w:rPr>
        <w:t>A-IoT Device Identification Requested</w:t>
      </w:r>
      <w:r w:rsidRPr="00293528">
        <w:rPr>
          <w:b/>
          <w:bCs/>
          <w:lang w:eastAsia="zh-CN"/>
        </w:rPr>
        <w:t xml:space="preserve"> IE, update both the Semantics descriptions of the Single Device branch and Group Devices branch to “Includes the </w:t>
      </w:r>
      <w:proofErr w:type="spellStart"/>
      <w:r w:rsidRPr="00293528">
        <w:rPr>
          <w:rFonts w:eastAsia="MS Mincho"/>
          <w:b/>
          <w:bCs/>
        </w:rPr>
        <w:t>AIoT</w:t>
      </w:r>
      <w:proofErr w:type="spellEnd"/>
      <w:r w:rsidRPr="00293528">
        <w:rPr>
          <w:rFonts w:eastAsia="MS Mincho"/>
          <w:b/>
          <w:bCs/>
        </w:rPr>
        <w:t xml:space="preserve"> Device Identification </w:t>
      </w:r>
      <w:r w:rsidRPr="00293528">
        <w:rPr>
          <w:b/>
          <w:bCs/>
        </w:rPr>
        <w:t>Information defined in TS 23.369 [60]</w:t>
      </w:r>
      <w:r w:rsidRPr="00293528">
        <w:rPr>
          <w:b/>
          <w:bCs/>
          <w:lang w:eastAsia="zh-CN"/>
        </w:rPr>
        <w:t>”.</w:t>
      </w:r>
    </w:p>
    <w:p w14:paraId="190F8AAB" w14:textId="77777777" w:rsidR="00E8774D" w:rsidRPr="00A466C2" w:rsidRDefault="00E8774D" w:rsidP="00E8774D">
      <w:pPr>
        <w:rPr>
          <w:lang w:eastAsia="zh-CN"/>
        </w:rPr>
      </w:pPr>
      <w:r>
        <w:rPr>
          <w:lang w:eastAsia="zh-CN"/>
        </w:rPr>
        <w:t>The corresponding NGAP CR is provided in [1].</w:t>
      </w:r>
    </w:p>
    <w:p w14:paraId="044773BA" w14:textId="77777777" w:rsidR="00E8774D" w:rsidRDefault="00E8774D" w:rsidP="00B07570">
      <w:pPr>
        <w:pStyle w:val="Heading1"/>
        <w:numPr>
          <w:ilvl w:val="0"/>
          <w:numId w:val="33"/>
        </w:numPr>
      </w:pPr>
      <w:r>
        <w:rPr>
          <w:rFonts w:hint="eastAsia"/>
        </w:rPr>
        <w:t>R</w:t>
      </w:r>
      <w:r>
        <w:t>eference</w:t>
      </w:r>
    </w:p>
    <w:p w14:paraId="6A5668E1" w14:textId="45812C41" w:rsidR="00E8774D" w:rsidRDefault="00E8774D" w:rsidP="00E8774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="008F4CE5" w:rsidRPr="008F4CE5">
        <w:rPr>
          <w:lang w:eastAsia="zh-CN"/>
        </w:rPr>
        <w:t>R3-2581</w:t>
      </w:r>
      <w:r w:rsidR="002F1EFF">
        <w:rPr>
          <w:lang w:eastAsia="zh-CN"/>
        </w:rPr>
        <w:t>86</w:t>
      </w:r>
      <w:r w:rsidR="00D1590F">
        <w:rPr>
          <w:lang w:eastAsia="zh-CN"/>
        </w:rPr>
        <w:t xml:space="preserve"> </w:t>
      </w:r>
      <w:r>
        <w:rPr>
          <w:lang w:eastAsia="zh-CN"/>
        </w:rPr>
        <w:t xml:space="preserve">Correction on </w:t>
      </w:r>
      <w:r w:rsidR="003D63B4" w:rsidRPr="006F57C7">
        <w:t>A-IoT Device Identification</w:t>
      </w:r>
      <w:r>
        <w:t xml:space="preserve">, </w:t>
      </w:r>
      <w:r>
        <w:rPr>
          <w:lang w:eastAsia="zh-CN"/>
        </w:rPr>
        <w:t>R19 NGAP CR</w:t>
      </w:r>
    </w:p>
    <w:sectPr w:rsidR="00E8774D" w:rsidSect="00DE7B7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3B0E5" w14:textId="77777777" w:rsidR="009C72C2" w:rsidRDefault="009C72C2">
      <w:r>
        <w:separator/>
      </w:r>
    </w:p>
  </w:endnote>
  <w:endnote w:type="continuationSeparator" w:id="0">
    <w:p w14:paraId="550813E4" w14:textId="77777777" w:rsidR="009C72C2" w:rsidRDefault="009C7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7E993" w14:textId="77777777" w:rsidR="009C72C2" w:rsidRDefault="009C72C2">
      <w:r>
        <w:separator/>
      </w:r>
    </w:p>
  </w:footnote>
  <w:footnote w:type="continuationSeparator" w:id="0">
    <w:p w14:paraId="02090652" w14:textId="77777777" w:rsidR="009C72C2" w:rsidRDefault="009C72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13176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07730657"/>
    <w:multiLevelType w:val="hybridMultilevel"/>
    <w:tmpl w:val="9E6AC3E8"/>
    <w:lvl w:ilvl="0" w:tplc="EBFE2690">
      <w:start w:val="2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EBFE2690">
      <w:start w:val="2"/>
      <w:numFmt w:val="bullet"/>
      <w:lvlText w:val="-"/>
      <w:lvlJc w:val="left"/>
      <w:pPr>
        <w:ind w:left="9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232063"/>
    <w:multiLevelType w:val="hybridMultilevel"/>
    <w:tmpl w:val="2A6A87BA"/>
    <w:lvl w:ilvl="0" w:tplc="CDA01B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840" w:hanging="42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ind w:left="1260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DC45439"/>
    <w:multiLevelType w:val="hybridMultilevel"/>
    <w:tmpl w:val="8CB435C0"/>
    <w:lvl w:ilvl="0" w:tplc="CDA01B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0E602E1"/>
    <w:multiLevelType w:val="multilevel"/>
    <w:tmpl w:val="ADE0F440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2" w:hanging="72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284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6" w:hanging="2160"/>
      </w:pPr>
      <w:rPr>
        <w:rFonts w:hint="default"/>
      </w:rPr>
    </w:lvl>
  </w:abstractNum>
  <w:abstractNum w:abstractNumId="16" w15:restartNumberingAfterBreak="0">
    <w:nsid w:val="1535467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1A2F2369"/>
    <w:multiLevelType w:val="hybridMultilevel"/>
    <w:tmpl w:val="CA4A33F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D66156"/>
    <w:multiLevelType w:val="hybridMultilevel"/>
    <w:tmpl w:val="B8F080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87EB0"/>
    <w:multiLevelType w:val="hybridMultilevel"/>
    <w:tmpl w:val="F34095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650C02"/>
    <w:multiLevelType w:val="hybridMultilevel"/>
    <w:tmpl w:val="D67018AE"/>
    <w:lvl w:ilvl="0" w:tplc="7DB0522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E11608"/>
    <w:multiLevelType w:val="multilevel"/>
    <w:tmpl w:val="ADE0F440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2" w:hanging="72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284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6" w:hanging="2160"/>
      </w:pPr>
      <w:rPr>
        <w:rFonts w:hint="default"/>
      </w:rPr>
    </w:lvl>
  </w:abstractNum>
  <w:abstractNum w:abstractNumId="24" w15:restartNumberingAfterBreak="0">
    <w:nsid w:val="42D3660C"/>
    <w:multiLevelType w:val="hybridMultilevel"/>
    <w:tmpl w:val="5B2AC7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792B498">
      <w:start w:val="1"/>
      <w:numFmt w:val="upperLetter"/>
      <w:lvlText w:val="%2-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CF63ACC"/>
    <w:multiLevelType w:val="hybridMultilevel"/>
    <w:tmpl w:val="47085414"/>
    <w:lvl w:ilvl="0" w:tplc="D3841C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4091879"/>
    <w:multiLevelType w:val="multilevel"/>
    <w:tmpl w:val="96EC4176"/>
    <w:lvl w:ilvl="0">
      <w:start w:val="2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2" w:hanging="72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284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6" w:hanging="2160"/>
      </w:pPr>
      <w:rPr>
        <w:rFonts w:hint="default"/>
      </w:rPr>
    </w:lvl>
  </w:abstractNum>
  <w:abstractNum w:abstractNumId="28" w15:restartNumberingAfterBreak="0">
    <w:nsid w:val="56043249"/>
    <w:multiLevelType w:val="hybridMultilevel"/>
    <w:tmpl w:val="9550965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3A4FB4"/>
    <w:multiLevelType w:val="multilevel"/>
    <w:tmpl w:val="96EC4176"/>
    <w:lvl w:ilvl="0">
      <w:start w:val="2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2" w:hanging="72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284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6" w:hanging="2160"/>
      </w:pPr>
      <w:rPr>
        <w:rFonts w:hint="default"/>
      </w:rPr>
    </w:lvl>
  </w:abstractNum>
  <w:abstractNum w:abstractNumId="30" w15:restartNumberingAfterBreak="0">
    <w:nsid w:val="64FD7F90"/>
    <w:multiLevelType w:val="hybridMultilevel"/>
    <w:tmpl w:val="CA4A33F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1"/>
  </w:num>
  <w:num w:numId="13">
    <w:abstractNumId w:val="25"/>
  </w:num>
  <w:num w:numId="14">
    <w:abstractNumId w:val="22"/>
  </w:num>
  <w:num w:numId="15">
    <w:abstractNumId w:val="21"/>
  </w:num>
  <w:num w:numId="16">
    <w:abstractNumId w:val="21"/>
    <w:lvlOverride w:ilvl="0">
      <w:startOverride w:val="1"/>
    </w:lvlOverride>
  </w:num>
  <w:num w:numId="17">
    <w:abstractNumId w:val="11"/>
  </w:num>
  <w:num w:numId="18">
    <w:abstractNumId w:val="23"/>
  </w:num>
  <w:num w:numId="19">
    <w:abstractNumId w:val="27"/>
  </w:num>
  <w:num w:numId="20">
    <w:abstractNumId w:val="15"/>
  </w:num>
  <w:num w:numId="21">
    <w:abstractNumId w:val="24"/>
  </w:num>
  <w:num w:numId="22">
    <w:abstractNumId w:val="28"/>
  </w:num>
  <w:num w:numId="23">
    <w:abstractNumId w:val="20"/>
  </w:num>
  <w:num w:numId="24">
    <w:abstractNumId w:val="18"/>
  </w:num>
  <w:num w:numId="25">
    <w:abstractNumId w:val="30"/>
  </w:num>
  <w:num w:numId="26">
    <w:abstractNumId w:val="14"/>
  </w:num>
  <w:num w:numId="27">
    <w:abstractNumId w:val="26"/>
  </w:num>
  <w:num w:numId="28">
    <w:abstractNumId w:val="13"/>
  </w:num>
  <w:num w:numId="29">
    <w:abstractNumId w:val="17"/>
  </w:num>
  <w:num w:numId="30">
    <w:abstractNumId w:val="19"/>
  </w:num>
  <w:num w:numId="31">
    <w:abstractNumId w:val="29"/>
  </w:num>
  <w:num w:numId="32">
    <w:abstractNumId w:val="16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6D99"/>
    <w:rsid w:val="000472E8"/>
    <w:rsid w:val="000475B4"/>
    <w:rsid w:val="00051FFB"/>
    <w:rsid w:val="00061D0F"/>
    <w:rsid w:val="00067DCD"/>
    <w:rsid w:val="00094F0A"/>
    <w:rsid w:val="000A33F9"/>
    <w:rsid w:val="000A4359"/>
    <w:rsid w:val="000A6394"/>
    <w:rsid w:val="000C038A"/>
    <w:rsid w:val="000C6598"/>
    <w:rsid w:val="000D6382"/>
    <w:rsid w:val="000E1199"/>
    <w:rsid w:val="000F23FA"/>
    <w:rsid w:val="00100C26"/>
    <w:rsid w:val="00112C4C"/>
    <w:rsid w:val="00123474"/>
    <w:rsid w:val="00145D43"/>
    <w:rsid w:val="001562B4"/>
    <w:rsid w:val="0016286B"/>
    <w:rsid w:val="00165852"/>
    <w:rsid w:val="001670C1"/>
    <w:rsid w:val="001763A1"/>
    <w:rsid w:val="00182E22"/>
    <w:rsid w:val="00184DC3"/>
    <w:rsid w:val="00191183"/>
    <w:rsid w:val="00192C46"/>
    <w:rsid w:val="001A49DB"/>
    <w:rsid w:val="001A7B43"/>
    <w:rsid w:val="001A7B60"/>
    <w:rsid w:val="001B6CDC"/>
    <w:rsid w:val="001B7A65"/>
    <w:rsid w:val="001D2CB8"/>
    <w:rsid w:val="001E41F3"/>
    <w:rsid w:val="001E48D4"/>
    <w:rsid w:val="001F1B2C"/>
    <w:rsid w:val="002017EF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93528"/>
    <w:rsid w:val="002A37C8"/>
    <w:rsid w:val="002A47EF"/>
    <w:rsid w:val="002B23F9"/>
    <w:rsid w:val="002B24C6"/>
    <w:rsid w:val="002B5741"/>
    <w:rsid w:val="002B5B7A"/>
    <w:rsid w:val="002C238A"/>
    <w:rsid w:val="002E3361"/>
    <w:rsid w:val="002E595A"/>
    <w:rsid w:val="002F1EFF"/>
    <w:rsid w:val="00305409"/>
    <w:rsid w:val="003116E7"/>
    <w:rsid w:val="00311A57"/>
    <w:rsid w:val="00317204"/>
    <w:rsid w:val="003262B2"/>
    <w:rsid w:val="00332A32"/>
    <w:rsid w:val="0035319E"/>
    <w:rsid w:val="00353346"/>
    <w:rsid w:val="00355824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D63B4"/>
    <w:rsid w:val="003E1A36"/>
    <w:rsid w:val="003E7DB4"/>
    <w:rsid w:val="003F54CE"/>
    <w:rsid w:val="00401CFB"/>
    <w:rsid w:val="0040623E"/>
    <w:rsid w:val="004165D0"/>
    <w:rsid w:val="004242F1"/>
    <w:rsid w:val="00447131"/>
    <w:rsid w:val="00464298"/>
    <w:rsid w:val="00467657"/>
    <w:rsid w:val="00477480"/>
    <w:rsid w:val="00477891"/>
    <w:rsid w:val="004839DB"/>
    <w:rsid w:val="004865D4"/>
    <w:rsid w:val="004A1950"/>
    <w:rsid w:val="004A20E3"/>
    <w:rsid w:val="004B75B7"/>
    <w:rsid w:val="004E24F1"/>
    <w:rsid w:val="004E28A0"/>
    <w:rsid w:val="004F242B"/>
    <w:rsid w:val="00501900"/>
    <w:rsid w:val="00505251"/>
    <w:rsid w:val="005124D6"/>
    <w:rsid w:val="0051580D"/>
    <w:rsid w:val="00520062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B0558"/>
    <w:rsid w:val="005C0A63"/>
    <w:rsid w:val="005C4D70"/>
    <w:rsid w:val="005D4ACD"/>
    <w:rsid w:val="005E2C44"/>
    <w:rsid w:val="005E3D2A"/>
    <w:rsid w:val="005E4D8A"/>
    <w:rsid w:val="005F2108"/>
    <w:rsid w:val="005F436C"/>
    <w:rsid w:val="00603099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63E67"/>
    <w:rsid w:val="006760A7"/>
    <w:rsid w:val="00677508"/>
    <w:rsid w:val="006804C7"/>
    <w:rsid w:val="00682ECC"/>
    <w:rsid w:val="006848B8"/>
    <w:rsid w:val="00695808"/>
    <w:rsid w:val="006A17AA"/>
    <w:rsid w:val="006A5614"/>
    <w:rsid w:val="006B46FB"/>
    <w:rsid w:val="006C3500"/>
    <w:rsid w:val="006D56BC"/>
    <w:rsid w:val="006E21FB"/>
    <w:rsid w:val="006E74F4"/>
    <w:rsid w:val="006E7F3E"/>
    <w:rsid w:val="006F5D71"/>
    <w:rsid w:val="0071052A"/>
    <w:rsid w:val="00711130"/>
    <w:rsid w:val="0072058F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0448"/>
    <w:rsid w:val="007C2097"/>
    <w:rsid w:val="007C2145"/>
    <w:rsid w:val="007C7E00"/>
    <w:rsid w:val="007D6A07"/>
    <w:rsid w:val="007E4113"/>
    <w:rsid w:val="007E5FC8"/>
    <w:rsid w:val="007F6E16"/>
    <w:rsid w:val="00805D95"/>
    <w:rsid w:val="008227DB"/>
    <w:rsid w:val="008279FA"/>
    <w:rsid w:val="00845D17"/>
    <w:rsid w:val="00852489"/>
    <w:rsid w:val="008579E4"/>
    <w:rsid w:val="00862382"/>
    <w:rsid w:val="008626E7"/>
    <w:rsid w:val="0086574F"/>
    <w:rsid w:val="00870EE7"/>
    <w:rsid w:val="008B1F20"/>
    <w:rsid w:val="008C4751"/>
    <w:rsid w:val="008D3B10"/>
    <w:rsid w:val="008F4CE5"/>
    <w:rsid w:val="008F686C"/>
    <w:rsid w:val="009017EE"/>
    <w:rsid w:val="00913222"/>
    <w:rsid w:val="00913548"/>
    <w:rsid w:val="00916443"/>
    <w:rsid w:val="00917C9F"/>
    <w:rsid w:val="00934348"/>
    <w:rsid w:val="0093539B"/>
    <w:rsid w:val="00936638"/>
    <w:rsid w:val="00955FBC"/>
    <w:rsid w:val="0095721D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1C10"/>
    <w:rsid w:val="009B73B7"/>
    <w:rsid w:val="009C72C2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6254"/>
    <w:rsid w:val="00A3732B"/>
    <w:rsid w:val="00A47E70"/>
    <w:rsid w:val="00A53AEF"/>
    <w:rsid w:val="00A72335"/>
    <w:rsid w:val="00A7671C"/>
    <w:rsid w:val="00A957CD"/>
    <w:rsid w:val="00AB00C3"/>
    <w:rsid w:val="00AB1244"/>
    <w:rsid w:val="00AB533B"/>
    <w:rsid w:val="00AB5661"/>
    <w:rsid w:val="00AB59C0"/>
    <w:rsid w:val="00AC13F3"/>
    <w:rsid w:val="00AD1CD8"/>
    <w:rsid w:val="00AE5A38"/>
    <w:rsid w:val="00AE6E2C"/>
    <w:rsid w:val="00AF43A8"/>
    <w:rsid w:val="00B0502B"/>
    <w:rsid w:val="00B07570"/>
    <w:rsid w:val="00B24807"/>
    <w:rsid w:val="00B258BB"/>
    <w:rsid w:val="00B417DD"/>
    <w:rsid w:val="00B437CA"/>
    <w:rsid w:val="00B50379"/>
    <w:rsid w:val="00B560B5"/>
    <w:rsid w:val="00B57961"/>
    <w:rsid w:val="00B6456F"/>
    <w:rsid w:val="00B67B97"/>
    <w:rsid w:val="00B70BDD"/>
    <w:rsid w:val="00B73425"/>
    <w:rsid w:val="00B76C75"/>
    <w:rsid w:val="00B968C8"/>
    <w:rsid w:val="00BA3EC5"/>
    <w:rsid w:val="00BB5DFC"/>
    <w:rsid w:val="00BD279D"/>
    <w:rsid w:val="00BD6BB8"/>
    <w:rsid w:val="00BE35C3"/>
    <w:rsid w:val="00BE3B42"/>
    <w:rsid w:val="00C03608"/>
    <w:rsid w:val="00C12697"/>
    <w:rsid w:val="00C12DBC"/>
    <w:rsid w:val="00C313EA"/>
    <w:rsid w:val="00C31B69"/>
    <w:rsid w:val="00C51E6C"/>
    <w:rsid w:val="00C5481B"/>
    <w:rsid w:val="00C573F0"/>
    <w:rsid w:val="00C6695C"/>
    <w:rsid w:val="00C74ED2"/>
    <w:rsid w:val="00C76DDA"/>
    <w:rsid w:val="00C8351F"/>
    <w:rsid w:val="00C945DB"/>
    <w:rsid w:val="00C95985"/>
    <w:rsid w:val="00C95B80"/>
    <w:rsid w:val="00CA5151"/>
    <w:rsid w:val="00CA6304"/>
    <w:rsid w:val="00CB512D"/>
    <w:rsid w:val="00CC23F4"/>
    <w:rsid w:val="00CC5026"/>
    <w:rsid w:val="00CD0C70"/>
    <w:rsid w:val="00CD39DB"/>
    <w:rsid w:val="00CD7EAB"/>
    <w:rsid w:val="00CE5C0E"/>
    <w:rsid w:val="00D03F9A"/>
    <w:rsid w:val="00D104E0"/>
    <w:rsid w:val="00D11440"/>
    <w:rsid w:val="00D12382"/>
    <w:rsid w:val="00D157AF"/>
    <w:rsid w:val="00D1590F"/>
    <w:rsid w:val="00D202FA"/>
    <w:rsid w:val="00D338B8"/>
    <w:rsid w:val="00D35F6F"/>
    <w:rsid w:val="00D608C3"/>
    <w:rsid w:val="00D61EF1"/>
    <w:rsid w:val="00D63018"/>
    <w:rsid w:val="00D85099"/>
    <w:rsid w:val="00D95B9C"/>
    <w:rsid w:val="00D96016"/>
    <w:rsid w:val="00DB66FE"/>
    <w:rsid w:val="00DD2161"/>
    <w:rsid w:val="00DD5724"/>
    <w:rsid w:val="00DE34CF"/>
    <w:rsid w:val="00DE6E1D"/>
    <w:rsid w:val="00DE7B71"/>
    <w:rsid w:val="00E02866"/>
    <w:rsid w:val="00E155B3"/>
    <w:rsid w:val="00E15BA1"/>
    <w:rsid w:val="00E17F12"/>
    <w:rsid w:val="00E27E18"/>
    <w:rsid w:val="00E6389B"/>
    <w:rsid w:val="00E638B2"/>
    <w:rsid w:val="00E64117"/>
    <w:rsid w:val="00E7392D"/>
    <w:rsid w:val="00E8774D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6D8D"/>
    <w:rsid w:val="00F17002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6386"/>
    <w:rsid w:val="00FB7DE3"/>
    <w:rsid w:val="00FC08A2"/>
    <w:rsid w:val="00FE006E"/>
    <w:rsid w:val="00FE57B3"/>
    <w:rsid w:val="00FF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D8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  <w:rPr>
      <w:lang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eastAsia="en-GB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eastAsia="en-GB"/>
    </w:rPr>
  </w:style>
  <w:style w:type="paragraph" w:customStyle="1" w:styleId="FP">
    <w:name w:val="FP"/>
    <w:basedOn w:val="Normal"/>
    <w:pPr>
      <w:spacing w:after="0"/>
    </w:pPr>
    <w:rPr>
      <w:lang w:eastAsia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  <w:lang w:eastAsia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  <w:rPr>
      <w:lang w:eastAsia="en-GB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  <w:lang w:eastAsia="en-GB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  <w:lang w:eastAsia="en-GB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  <w:lang w:eastAsia="en-GB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textAlignment w:val="baseline"/>
    </w:pPr>
  </w:style>
  <w:style w:type="paragraph" w:customStyle="1" w:styleId="Guidance">
    <w:name w:val="Guidance"/>
    <w:basedOn w:val="Normal"/>
    <w:rsid w:val="00520062"/>
    <w:pPr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  <w:lang w:eastAsia="en-GB"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  <w:lang w:eastAsia="en-GB"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rsid w:val="00CD0C70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D0C70"/>
    <w:pPr>
      <w:ind w:firstLineChars="200" w:firstLine="420"/>
    </w:pPr>
    <w:rPr>
      <w:lang w:eastAsia="en-GB"/>
    </w:rPr>
  </w:style>
  <w:style w:type="table" w:styleId="TableGrid">
    <w:name w:val="Table Grid"/>
    <w:basedOn w:val="TableNormal"/>
    <w:rsid w:val="00E63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locked/>
    <w:rsid w:val="006C3500"/>
    <w:rPr>
      <w:rFonts w:ascii="Arial" w:hAnsi="Arial"/>
      <w:sz w:val="18"/>
    </w:rPr>
  </w:style>
  <w:style w:type="character" w:customStyle="1" w:styleId="NOZchn">
    <w:name w:val="NO Zchn"/>
    <w:qFormat/>
    <w:locked/>
    <w:rsid w:val="00100C26"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locked/>
    <w:rsid w:val="00100C26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1250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69</cp:revision>
  <cp:lastPrinted>1899-12-31T23:00:00Z</cp:lastPrinted>
  <dcterms:created xsi:type="dcterms:W3CDTF">2023-05-25T08:03:00Z</dcterms:created>
  <dcterms:modified xsi:type="dcterms:W3CDTF">2025-11-05T12:23:00Z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